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Ljubljana,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 xml:space="preserve">vpiše se ime in naslov </w:t>
      </w:r>
      <w:bookmarkStart w:id="0" w:name="_GoBack"/>
      <w:bookmarkEnd w:id="0"/>
      <w:r w:rsidRPr="002B38A8">
        <w:rPr>
          <w:i/>
          <w:sz w:val="18"/>
          <w:szCs w:val="18"/>
        </w:rPr>
        <w:t>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8B2DC" w14:textId="77777777" w:rsidR="00687299" w:rsidRDefault="00687299">
      <w:r>
        <w:separator/>
      </w:r>
    </w:p>
  </w:endnote>
  <w:endnote w:type="continuationSeparator" w:id="0">
    <w:p w14:paraId="04E3678E" w14:textId="77777777" w:rsidR="00687299" w:rsidRDefault="00687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1016CB01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967852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967852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C893B" w14:textId="77777777" w:rsidR="00687299" w:rsidRDefault="00687299">
      <w:r>
        <w:separator/>
      </w:r>
    </w:p>
  </w:footnote>
  <w:footnote w:type="continuationSeparator" w:id="0">
    <w:p w14:paraId="16E83247" w14:textId="77777777" w:rsidR="00687299" w:rsidRDefault="00687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727E02D4" w:rsidR="00C0552D" w:rsidRPr="00661C62" w:rsidRDefault="00661C62" w:rsidP="00D13E1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BA565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87299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67852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A565B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CEBC70-A020-456A-A984-0E8A11C26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F500F5-8DF2-487B-AD7B-F6049DE3233F}">
  <ds:schemaRefs>
    <ds:schemaRef ds:uri="http://purl.org/dc/dcmitype/"/>
    <ds:schemaRef ds:uri="2d71791d-4b08-4651-a8aa-c7bfc8b3429a"/>
    <ds:schemaRef ds:uri="http://purl.org/dc/elements/1.1/"/>
    <ds:schemaRef ds:uri="http://schemas.microsoft.com/office/2006/metadata/properties"/>
    <ds:schemaRef ds:uri="6a4cc071-bd85-44c5-acc7-68a9b922d49c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105365F-46F6-47A8-82AD-922667099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0</TotalTime>
  <Pages>1</Pages>
  <Words>374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3</cp:revision>
  <cp:lastPrinted>2016-01-04T14:38:00Z</cp:lastPrinted>
  <dcterms:created xsi:type="dcterms:W3CDTF">2023-03-22T10:53:00Z</dcterms:created>
  <dcterms:modified xsi:type="dcterms:W3CDTF">2023-07-28T08:19:00Z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